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A8917" w14:textId="77777777" w:rsidR="00DD5B8A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BATAILLE</w:t>
      </w:r>
      <w:r>
        <w:rPr>
          <w:rFonts w:ascii="Times New Roman" w:hAnsi="Times New Roman" w:cs="Times New Roman"/>
          <w:sz w:val="24"/>
          <w:szCs w:val="24"/>
        </w:rPr>
        <w:t xml:space="preserve">      (</w:t>
      </w:r>
      <w:r w:rsidR="006D4FA4">
        <w:rPr>
          <w:rFonts w:ascii="Times New Roman" w:hAnsi="Times New Roman" w:cs="Times New Roman"/>
          <w:sz w:val="24"/>
          <w:szCs w:val="24"/>
        </w:rPr>
        <w:t xml:space="preserve">ca.1384 - </w:t>
      </w:r>
      <w:r>
        <w:rPr>
          <w:rFonts w:ascii="Times New Roman" w:hAnsi="Times New Roman" w:cs="Times New Roman"/>
          <w:sz w:val="24"/>
          <w:szCs w:val="24"/>
        </w:rPr>
        <w:t>1439)</w:t>
      </w:r>
    </w:p>
    <w:p w14:paraId="2129F938" w14:textId="77777777" w:rsidR="00B00B53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4AA638" w14:textId="77777777" w:rsidR="00B00B53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D79A1E" w14:textId="77777777" w:rsidR="00D34DC4" w:rsidRDefault="00D34D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Alice, sister of Thomas Walden(q.v.).</w:t>
      </w:r>
    </w:p>
    <w:p w14:paraId="3E4060B1" w14:textId="77777777" w:rsidR="00D34DC4" w:rsidRDefault="00D34D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21-547)</w:t>
      </w:r>
    </w:p>
    <w:p w14:paraId="46CA4070" w14:textId="77777777" w:rsidR="00B00B53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</w:t>
      </w:r>
      <w:r w:rsidR="00D34DC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John(q.v.).</w:t>
      </w:r>
    </w:p>
    <w:p w14:paraId="5816F63B" w14:textId="77777777" w:rsidR="00B00B53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29450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25-364)</w:t>
      </w:r>
    </w:p>
    <w:p w14:paraId="03F124B5" w14:textId="77777777" w:rsidR="00B00B53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19DD1D" w14:textId="77777777" w:rsidR="00B00B53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448590" w14:textId="77777777" w:rsidR="00D34DC4" w:rsidRDefault="00D34D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May1420</w:t>
      </w:r>
      <w:r>
        <w:rPr>
          <w:rFonts w:ascii="Times New Roman" w:hAnsi="Times New Roman" w:cs="Times New Roman"/>
          <w:sz w:val="24"/>
          <w:szCs w:val="24"/>
        </w:rPr>
        <w:tab/>
        <w:t>Thomas Walden died, and he inherited his lands and property.</w:t>
      </w:r>
    </w:p>
    <w:p w14:paraId="4BC4D1F5" w14:textId="77777777" w:rsidR="00D34DC4" w:rsidRDefault="00D34D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21-547)</w:t>
      </w:r>
    </w:p>
    <w:p w14:paraId="55B5812A" w14:textId="6DBF77D6" w:rsidR="0085573F" w:rsidRDefault="00D34D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Oct.1439</w:t>
      </w:r>
      <w:r>
        <w:rPr>
          <w:rFonts w:ascii="Times New Roman" w:hAnsi="Times New Roman" w:cs="Times New Roman"/>
          <w:sz w:val="24"/>
          <w:szCs w:val="24"/>
        </w:rPr>
        <w:tab/>
        <w:t>He died.  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25-364)</w:t>
      </w:r>
    </w:p>
    <w:p w14:paraId="1491400E" w14:textId="77777777" w:rsidR="00B00B53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Hatfield Broad Oak, Essex, into</w:t>
      </w:r>
    </w:p>
    <w:p w14:paraId="23531242" w14:textId="77777777" w:rsidR="00B00B53" w:rsidRPr="0085573F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573F">
        <w:rPr>
          <w:rFonts w:ascii="Times New Roman" w:hAnsi="Times New Roman" w:cs="Times New Roman"/>
          <w:sz w:val="24"/>
          <w:szCs w:val="24"/>
        </w:rPr>
        <w:tab/>
      </w:r>
      <w:r w:rsidRPr="0085573F">
        <w:rPr>
          <w:rFonts w:ascii="Times New Roman" w:hAnsi="Times New Roman" w:cs="Times New Roman"/>
          <w:sz w:val="24"/>
          <w:szCs w:val="24"/>
        </w:rPr>
        <w:tab/>
        <w:t>the lands that he held.  (ibid.)</w:t>
      </w:r>
    </w:p>
    <w:p w14:paraId="656541DA" w14:textId="69FE214D" w:rsidR="0085573F" w:rsidRPr="0085573F" w:rsidRDefault="0085573F" w:rsidP="008557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573F">
        <w:rPr>
          <w:rFonts w:ascii="Times New Roman" w:hAnsi="Times New Roman" w:cs="Times New Roman"/>
          <w:sz w:val="24"/>
          <w:szCs w:val="24"/>
        </w:rPr>
        <w:t>21 Oct.</w:t>
      </w:r>
      <w:r>
        <w:rPr>
          <w:rFonts w:ascii="Times New Roman" w:hAnsi="Times New Roman" w:cs="Times New Roman"/>
          <w:sz w:val="24"/>
          <w:szCs w:val="24"/>
        </w:rPr>
        <w:tab/>
      </w:r>
      <w:r w:rsidRPr="0085573F">
        <w:rPr>
          <w:rFonts w:ascii="Times New Roman" w:hAnsi="Times New Roman" w:cs="Times New Roman"/>
          <w:sz w:val="24"/>
          <w:szCs w:val="24"/>
        </w:rPr>
        <w:tab/>
        <w:t xml:space="preserve">Writ of diem </w:t>
      </w:r>
      <w:proofErr w:type="spellStart"/>
      <w:r w:rsidRPr="0085573F">
        <w:rPr>
          <w:rFonts w:ascii="Times New Roman" w:hAnsi="Times New Roman" w:cs="Times New Roman"/>
          <w:sz w:val="24"/>
          <w:szCs w:val="24"/>
        </w:rPr>
        <w:t>clausit</w:t>
      </w:r>
      <w:proofErr w:type="spellEnd"/>
      <w:r w:rsidRPr="0085573F">
        <w:rPr>
          <w:rFonts w:ascii="Times New Roman" w:hAnsi="Times New Roman" w:cs="Times New Roman"/>
          <w:sz w:val="24"/>
          <w:szCs w:val="24"/>
        </w:rPr>
        <w:t xml:space="preserve"> extremum to the Escheator of Essex.</w:t>
      </w:r>
    </w:p>
    <w:p w14:paraId="789C44CC" w14:textId="77777777" w:rsidR="0085573F" w:rsidRPr="0085573F" w:rsidRDefault="0085573F" w:rsidP="008557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5573F">
        <w:rPr>
          <w:rFonts w:ascii="Times New Roman" w:hAnsi="Times New Roman" w:cs="Times New Roman"/>
          <w:sz w:val="24"/>
          <w:szCs w:val="24"/>
        </w:rPr>
        <w:tab/>
      </w:r>
      <w:r w:rsidRPr="0085573F">
        <w:rPr>
          <w:rFonts w:ascii="Times New Roman" w:hAnsi="Times New Roman" w:cs="Times New Roman"/>
          <w:sz w:val="24"/>
          <w:szCs w:val="24"/>
        </w:rPr>
        <w:tab/>
        <w:t>(C.F.R. 1437-45 p.103)</w:t>
      </w:r>
    </w:p>
    <w:p w14:paraId="44F03828" w14:textId="77777777" w:rsidR="00B00B53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A729A0" w14:textId="77777777" w:rsidR="00B00B53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F4C9D2" w14:textId="77777777" w:rsidR="00B00B53" w:rsidRDefault="00B00B5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</w:p>
    <w:p w14:paraId="32EF704E" w14:textId="77777777" w:rsidR="00D34DC4" w:rsidRPr="00B00B53" w:rsidRDefault="00D34DC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2016</w:t>
      </w:r>
    </w:p>
    <w:sectPr w:rsidR="00D34DC4" w:rsidRPr="00B00B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4D145" w14:textId="77777777" w:rsidR="00B00B53" w:rsidRDefault="00B00B53" w:rsidP="00564E3C">
      <w:pPr>
        <w:spacing w:after="0" w:line="240" w:lineRule="auto"/>
      </w:pPr>
      <w:r>
        <w:separator/>
      </w:r>
    </w:p>
  </w:endnote>
  <w:endnote w:type="continuationSeparator" w:id="0">
    <w:p w14:paraId="769070FC" w14:textId="77777777" w:rsidR="00B00B53" w:rsidRDefault="00B00B5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400D3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ABE83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5573F">
      <w:rPr>
        <w:rFonts w:ascii="Times New Roman" w:hAnsi="Times New Roman" w:cs="Times New Roman"/>
        <w:noProof/>
        <w:sz w:val="24"/>
        <w:szCs w:val="24"/>
      </w:rPr>
      <w:t>25 February 2024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3A3B8ADF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63C26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02DEA" w14:textId="77777777" w:rsidR="00B00B53" w:rsidRDefault="00B00B53" w:rsidP="00564E3C">
      <w:pPr>
        <w:spacing w:after="0" w:line="240" w:lineRule="auto"/>
      </w:pPr>
      <w:r>
        <w:separator/>
      </w:r>
    </w:p>
  </w:footnote>
  <w:footnote w:type="continuationSeparator" w:id="0">
    <w:p w14:paraId="44CFB3D3" w14:textId="77777777" w:rsidR="00B00B53" w:rsidRDefault="00B00B5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A035B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9BAA1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8076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B53"/>
    <w:rsid w:val="00372DC6"/>
    <w:rsid w:val="00564E3C"/>
    <w:rsid w:val="0064591D"/>
    <w:rsid w:val="006D4FA4"/>
    <w:rsid w:val="0085573F"/>
    <w:rsid w:val="00B00B53"/>
    <w:rsid w:val="00D34DC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12B11"/>
  <w15:chartTrackingRefBased/>
  <w15:docId w15:val="{B52D6BA3-8A83-495D-9484-93F1D534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00B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18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2015-10-04T20:30:00Z</dcterms:created>
  <dcterms:modified xsi:type="dcterms:W3CDTF">2024-02-25T08:23:00Z</dcterms:modified>
</cp:coreProperties>
</file>